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EE00E" w14:textId="77777777" w:rsidR="00B33290" w:rsidRDefault="00B33290" w:rsidP="00B332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RETHERFELD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34163421" w14:textId="77777777" w:rsidR="00B33290" w:rsidRDefault="00B33290" w:rsidP="00B332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DAB4EC" w14:textId="77777777" w:rsidR="00B33290" w:rsidRDefault="00B33290" w:rsidP="00B332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5BA0E5" w14:textId="77777777" w:rsidR="00B33290" w:rsidRDefault="00B33290" w:rsidP="00B332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Retherfeld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junior, of Hertfordshire(q.v.), and his wife, Helen(q.v.).</w:t>
      </w:r>
    </w:p>
    <w:p w14:paraId="75383EE4" w14:textId="77777777" w:rsidR="00B33290" w:rsidRDefault="00B33290" w:rsidP="00B332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09D19888" w14:textId="77777777" w:rsidR="00B33290" w:rsidRDefault="00B33290" w:rsidP="00B332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D55BDE" w14:textId="77777777" w:rsidR="00B33290" w:rsidRDefault="00B33290" w:rsidP="00B332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3231E9" w14:textId="77777777" w:rsidR="00B33290" w:rsidRDefault="00B33290" w:rsidP="00B332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She had a bequest in her father’s Will.   (ibid.)</w:t>
      </w:r>
    </w:p>
    <w:p w14:paraId="6CB17E73" w14:textId="77777777" w:rsidR="00B33290" w:rsidRDefault="00B33290" w:rsidP="00B332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4CF491" w14:textId="77777777" w:rsidR="00B33290" w:rsidRDefault="00B33290" w:rsidP="00B332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4F4301" w14:textId="77777777" w:rsidR="00B33290" w:rsidRDefault="00B33290" w:rsidP="00B332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0219184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ADDD6" w14:textId="77777777" w:rsidR="00B33290" w:rsidRDefault="00B33290" w:rsidP="009139A6">
      <w:r>
        <w:separator/>
      </w:r>
    </w:p>
  </w:endnote>
  <w:endnote w:type="continuationSeparator" w:id="0">
    <w:p w14:paraId="2B6194DB" w14:textId="77777777" w:rsidR="00B33290" w:rsidRDefault="00B332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2B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2DA4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0F0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5E4F8" w14:textId="77777777" w:rsidR="00B33290" w:rsidRDefault="00B33290" w:rsidP="009139A6">
      <w:r>
        <w:separator/>
      </w:r>
    </w:p>
  </w:footnote>
  <w:footnote w:type="continuationSeparator" w:id="0">
    <w:p w14:paraId="41C24239" w14:textId="77777777" w:rsidR="00B33290" w:rsidRDefault="00B332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187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10D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614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290"/>
    <w:rsid w:val="000666E0"/>
    <w:rsid w:val="002510B7"/>
    <w:rsid w:val="005C130B"/>
    <w:rsid w:val="00826F5C"/>
    <w:rsid w:val="009139A6"/>
    <w:rsid w:val="009448BB"/>
    <w:rsid w:val="00A3176C"/>
    <w:rsid w:val="00AE65F8"/>
    <w:rsid w:val="00B33290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5DC48F"/>
  <w15:chartTrackingRefBased/>
  <w15:docId w15:val="{8968A98F-C171-4B8E-8AF5-E8CB653DF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2022-03-16T21:26:00Z</dcterms:created>
  <dcterms:modified xsi:type="dcterms:W3CDTF">2022-03-16T21:26:00Z</dcterms:modified>
</cp:coreProperties>
</file>